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CC928" w14:textId="5ECEFBBA" w:rsidR="00BA00AB" w:rsidRDefault="004339B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SCISSON</w:t>
      </w:r>
      <w:r>
        <w:rPr>
          <w:rFonts w:ascii="Times New Roman" w:hAnsi="Times New Roman" w:cs="Times New Roman"/>
          <w:sz w:val="24"/>
          <w:szCs w:val="24"/>
        </w:rPr>
        <w:t xml:space="preserve">      (fl.1505)</w:t>
      </w:r>
    </w:p>
    <w:p w14:paraId="459C0389" w14:textId="5B2F45A6" w:rsidR="004339B5" w:rsidRDefault="004339B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Leeds, West Riding of Yorkshire.</w:t>
      </w:r>
    </w:p>
    <w:p w14:paraId="3F8FEA50" w14:textId="0F1CE651" w:rsidR="004339B5" w:rsidRDefault="004339B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BC7070" w14:textId="72326FAC" w:rsidR="004339B5" w:rsidRDefault="004339B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F30469" w14:textId="02483F06" w:rsidR="004339B5" w:rsidRDefault="004339B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Apr.1505</w:t>
      </w:r>
      <w:r>
        <w:rPr>
          <w:rFonts w:ascii="Times New Roman" w:hAnsi="Times New Roman" w:cs="Times New Roman"/>
          <w:sz w:val="24"/>
          <w:szCs w:val="24"/>
        </w:rPr>
        <w:tab/>
        <w:t>He made his Will.    (W.Y.R. p.146)</w:t>
      </w:r>
    </w:p>
    <w:p w14:paraId="28A67C95" w14:textId="16062AD6" w:rsidR="004339B5" w:rsidRDefault="004339B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A621E5" w14:textId="516F12FA" w:rsidR="004339B5" w:rsidRDefault="004339B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37D0EC" w14:textId="54534890" w:rsidR="004339B5" w:rsidRDefault="004339B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February 2022</w:t>
      </w:r>
    </w:p>
    <w:p w14:paraId="6C1FCA2E" w14:textId="77777777" w:rsidR="004339B5" w:rsidRPr="004339B5" w:rsidRDefault="004339B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4339B5" w:rsidRPr="004339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D19DE" w14:textId="77777777" w:rsidR="004339B5" w:rsidRDefault="004339B5" w:rsidP="009139A6">
      <w:r>
        <w:separator/>
      </w:r>
    </w:p>
  </w:endnote>
  <w:endnote w:type="continuationSeparator" w:id="0">
    <w:p w14:paraId="7FC5E08E" w14:textId="77777777" w:rsidR="004339B5" w:rsidRDefault="004339B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211D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8146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3255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DE22A" w14:textId="77777777" w:rsidR="004339B5" w:rsidRDefault="004339B5" w:rsidP="009139A6">
      <w:r>
        <w:separator/>
      </w:r>
    </w:p>
  </w:footnote>
  <w:footnote w:type="continuationSeparator" w:id="0">
    <w:p w14:paraId="0FD1F878" w14:textId="77777777" w:rsidR="004339B5" w:rsidRDefault="004339B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86C2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106B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B800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9B5"/>
    <w:rsid w:val="000666E0"/>
    <w:rsid w:val="002510B7"/>
    <w:rsid w:val="004339B5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AD685A"/>
  <w15:chartTrackingRefBased/>
  <w15:docId w15:val="{2812632C-B38F-419B-83B0-4F26D071C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2022-02-26T10:33:00Z</dcterms:created>
  <dcterms:modified xsi:type="dcterms:W3CDTF">2022-02-26T10:36:00Z</dcterms:modified>
</cp:coreProperties>
</file>